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5F63" w:rsidRPr="001214F8" w:rsidRDefault="00605F6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8"/>
          <w:szCs w:val="28"/>
        </w:rPr>
      </w:pPr>
      <w:r w:rsidRPr="001214F8">
        <w:rPr>
          <w:b/>
          <w:sz w:val="28"/>
          <w:szCs w:val="28"/>
        </w:rPr>
        <w:t>Объявление о приеме документов для участия в конкурсе</w:t>
      </w:r>
    </w:p>
    <w:p w:rsidR="00605F63" w:rsidRPr="001214F8" w:rsidRDefault="00605F63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8"/>
          <w:szCs w:val="28"/>
        </w:rPr>
      </w:pPr>
      <w:r w:rsidRPr="001214F8">
        <w:rPr>
          <w:b/>
          <w:sz w:val="28"/>
          <w:szCs w:val="28"/>
        </w:rPr>
        <w:t>на замещение вакантн</w:t>
      </w:r>
      <w:r>
        <w:rPr>
          <w:b/>
          <w:sz w:val="28"/>
          <w:szCs w:val="28"/>
        </w:rPr>
        <w:t>ой</w:t>
      </w:r>
      <w:r w:rsidRPr="001214F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должности</w:t>
      </w:r>
      <w:r w:rsidRPr="001214F8">
        <w:rPr>
          <w:b/>
          <w:sz w:val="28"/>
          <w:szCs w:val="28"/>
        </w:rPr>
        <w:t xml:space="preserve"> государственной гражданской службы </w:t>
      </w:r>
    </w:p>
    <w:p w:rsidR="00605F63" w:rsidRPr="001214F8" w:rsidRDefault="00605F63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8"/>
          <w:szCs w:val="28"/>
        </w:rPr>
      </w:pPr>
      <w:r w:rsidRPr="001214F8">
        <w:rPr>
          <w:b/>
          <w:sz w:val="28"/>
          <w:szCs w:val="28"/>
        </w:rPr>
        <w:t xml:space="preserve">Российской Федерации в </w:t>
      </w:r>
      <w:r w:rsidRPr="001214F8">
        <w:rPr>
          <w:b/>
          <w:color w:val="000000"/>
          <w:sz w:val="28"/>
          <w:szCs w:val="28"/>
        </w:rPr>
        <w:t xml:space="preserve">Управлении Федеральной налоговой службы </w:t>
      </w:r>
    </w:p>
    <w:p w:rsidR="00605F63" w:rsidRPr="001214F8" w:rsidRDefault="00605F63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8"/>
          <w:szCs w:val="28"/>
        </w:rPr>
      </w:pPr>
      <w:r w:rsidRPr="001214F8">
        <w:rPr>
          <w:b/>
          <w:color w:val="000000"/>
          <w:sz w:val="28"/>
          <w:szCs w:val="28"/>
        </w:rPr>
        <w:t xml:space="preserve">по </w:t>
      </w:r>
      <w:r>
        <w:rPr>
          <w:b/>
          <w:color w:val="000000"/>
          <w:sz w:val="28"/>
          <w:szCs w:val="28"/>
        </w:rPr>
        <w:t>Чеченской Республике</w:t>
      </w:r>
    </w:p>
    <w:p w:rsidR="00605F63" w:rsidRPr="001214F8" w:rsidRDefault="00605F63" w:rsidP="00746F24">
      <w:pPr>
        <w:jc w:val="center"/>
        <w:rPr>
          <w:sz w:val="28"/>
          <w:szCs w:val="28"/>
        </w:rPr>
      </w:pPr>
    </w:p>
    <w:p w:rsidR="00605F63" w:rsidRDefault="00605F63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 xml:space="preserve">Управление Федеральной налоговой службы по </w:t>
      </w:r>
      <w:r>
        <w:rPr>
          <w:color w:val="000000"/>
          <w:sz w:val="28"/>
          <w:szCs w:val="28"/>
        </w:rPr>
        <w:t>Чеченской Республике</w:t>
      </w:r>
      <w:r w:rsidRPr="001214F8">
        <w:rPr>
          <w:color w:val="000000"/>
          <w:sz w:val="28"/>
          <w:szCs w:val="28"/>
        </w:rPr>
        <w:t xml:space="preserve"> в лице руководителя </w:t>
      </w:r>
      <w:r>
        <w:rPr>
          <w:color w:val="000000"/>
          <w:sz w:val="28"/>
          <w:szCs w:val="28"/>
        </w:rPr>
        <w:t>Осмаева Муслима Ибрагимовича</w:t>
      </w:r>
      <w:r w:rsidRPr="001214F8">
        <w:rPr>
          <w:color w:val="000000"/>
          <w:sz w:val="28"/>
          <w:szCs w:val="28"/>
        </w:rPr>
        <w:t xml:space="preserve">, действующей на основании Положения об Управлении Федеральной налоговой службы по </w:t>
      </w:r>
      <w:r>
        <w:rPr>
          <w:color w:val="000000"/>
          <w:sz w:val="28"/>
          <w:szCs w:val="28"/>
        </w:rPr>
        <w:t>Чеченской Республике</w:t>
      </w:r>
      <w:r w:rsidRPr="001214F8">
        <w:rPr>
          <w:color w:val="000000"/>
          <w:sz w:val="28"/>
          <w:szCs w:val="28"/>
        </w:rPr>
        <w:t xml:space="preserve">, утвержденного руководителем Федеральной налоговой службы </w:t>
      </w:r>
      <w:r>
        <w:rPr>
          <w:color w:val="000000"/>
          <w:sz w:val="28"/>
          <w:szCs w:val="28"/>
        </w:rPr>
        <w:t>22</w:t>
      </w:r>
      <w:r w:rsidRPr="001214F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февраля</w:t>
      </w:r>
      <w:r w:rsidRPr="001214F8">
        <w:rPr>
          <w:color w:val="000000"/>
          <w:sz w:val="28"/>
          <w:szCs w:val="28"/>
        </w:rPr>
        <w:t xml:space="preserve"> 201</w:t>
      </w:r>
      <w:r>
        <w:rPr>
          <w:color w:val="000000"/>
          <w:sz w:val="28"/>
          <w:szCs w:val="28"/>
        </w:rPr>
        <w:t>9</w:t>
      </w:r>
      <w:r w:rsidRPr="001214F8">
        <w:rPr>
          <w:color w:val="000000"/>
          <w:sz w:val="28"/>
          <w:szCs w:val="28"/>
        </w:rPr>
        <w:t xml:space="preserve"> года,</w:t>
      </w:r>
      <w:r w:rsidRPr="001214F8">
        <w:rPr>
          <w:sz w:val="28"/>
          <w:szCs w:val="28"/>
        </w:rPr>
        <w:t xml:space="preserve"> объявляет о приеме документов для участия в конкурсе на замещение вакантн</w:t>
      </w:r>
      <w:r>
        <w:rPr>
          <w:sz w:val="28"/>
          <w:szCs w:val="28"/>
        </w:rPr>
        <w:t>ой</w:t>
      </w:r>
      <w:r w:rsidRPr="001214F8">
        <w:rPr>
          <w:sz w:val="28"/>
          <w:szCs w:val="28"/>
        </w:rPr>
        <w:t xml:space="preserve"> </w:t>
      </w:r>
      <w:r w:rsidRPr="001214F8">
        <w:rPr>
          <w:color w:val="000000"/>
          <w:sz w:val="28"/>
          <w:szCs w:val="28"/>
        </w:rPr>
        <w:t>должност</w:t>
      </w:r>
      <w:r>
        <w:rPr>
          <w:color w:val="000000"/>
          <w:sz w:val="28"/>
          <w:szCs w:val="28"/>
        </w:rPr>
        <w:t>и</w:t>
      </w:r>
      <w:r w:rsidRPr="001214F8">
        <w:rPr>
          <w:color w:val="000000"/>
          <w:sz w:val="28"/>
          <w:szCs w:val="28"/>
        </w:rPr>
        <w:t>:</w:t>
      </w:r>
    </w:p>
    <w:p w:rsidR="00605F63" w:rsidRPr="001214F8" w:rsidRDefault="00605F63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8"/>
          <w:szCs w:val="28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093"/>
        <w:gridCol w:w="2126"/>
        <w:gridCol w:w="1559"/>
        <w:gridCol w:w="2694"/>
        <w:gridCol w:w="2268"/>
      </w:tblGrid>
      <w:tr w:rsidR="00605F63" w:rsidRPr="001214F8" w:rsidTr="001214F8">
        <w:trPr>
          <w:tblHeader/>
        </w:trPr>
        <w:tc>
          <w:tcPr>
            <w:tcW w:w="2093" w:type="dxa"/>
            <w:vAlign w:val="center"/>
          </w:tcPr>
          <w:p w:rsidR="00605F63" w:rsidRPr="001214F8" w:rsidRDefault="00605F63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Наименование отдела</w:t>
            </w:r>
          </w:p>
        </w:tc>
        <w:tc>
          <w:tcPr>
            <w:tcW w:w="2126" w:type="dxa"/>
            <w:vAlign w:val="center"/>
          </w:tcPr>
          <w:p w:rsidR="00605F63" w:rsidRPr="001214F8" w:rsidRDefault="00605F63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</w:rPr>
            </w:pPr>
            <w:r w:rsidRPr="001214F8">
              <w:rPr>
                <w:b/>
              </w:rPr>
              <w:t>Наименование вакантной должности</w:t>
            </w:r>
          </w:p>
        </w:tc>
        <w:tc>
          <w:tcPr>
            <w:tcW w:w="1559" w:type="dxa"/>
            <w:vAlign w:val="center"/>
          </w:tcPr>
          <w:p w:rsidR="00605F63" w:rsidRPr="001214F8" w:rsidRDefault="00605F63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Количество</w:t>
            </w:r>
          </w:p>
          <w:p w:rsidR="00605F63" w:rsidRPr="001214F8" w:rsidRDefault="00605F63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вакантных</w:t>
            </w:r>
          </w:p>
          <w:p w:rsidR="00605F63" w:rsidRPr="001214F8" w:rsidRDefault="00605F63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должностей</w:t>
            </w:r>
          </w:p>
        </w:tc>
        <w:tc>
          <w:tcPr>
            <w:tcW w:w="2694" w:type="dxa"/>
            <w:vAlign w:val="center"/>
          </w:tcPr>
          <w:p w:rsidR="00605F63" w:rsidRPr="001214F8" w:rsidRDefault="00605F63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 xml:space="preserve">Квалификационные требования </w:t>
            </w:r>
          </w:p>
          <w:p w:rsidR="00605F63" w:rsidRPr="001214F8" w:rsidRDefault="00605F63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для замещения должностей гражданской службы</w:t>
            </w:r>
          </w:p>
        </w:tc>
        <w:tc>
          <w:tcPr>
            <w:tcW w:w="2268" w:type="dxa"/>
          </w:tcPr>
          <w:p w:rsidR="00605F63" w:rsidRPr="001214F8" w:rsidRDefault="00605F63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Методы оценки</w:t>
            </w:r>
          </w:p>
        </w:tc>
      </w:tr>
      <w:tr w:rsidR="00605F63" w:rsidRPr="001214F8" w:rsidTr="00581226">
        <w:tc>
          <w:tcPr>
            <w:tcW w:w="2093" w:type="dxa"/>
            <w:vAlign w:val="center"/>
          </w:tcPr>
          <w:p w:rsidR="00605F63" w:rsidRDefault="00605F63" w:rsidP="00805920">
            <w:pPr>
              <w:tabs>
                <w:tab w:val="left" w:pos="2520"/>
              </w:tabs>
              <w:jc w:val="center"/>
            </w:pPr>
            <w:r>
              <w:t>Контрольно-аналитический отдел</w:t>
            </w:r>
          </w:p>
        </w:tc>
        <w:tc>
          <w:tcPr>
            <w:tcW w:w="2126" w:type="dxa"/>
            <w:vAlign w:val="center"/>
          </w:tcPr>
          <w:p w:rsidR="00605F63" w:rsidRDefault="00605F63" w:rsidP="001214F8">
            <w:pPr>
              <w:tabs>
                <w:tab w:val="left" w:pos="2520"/>
              </w:tabs>
              <w:jc w:val="center"/>
            </w:pPr>
            <w:r>
              <w:t xml:space="preserve">главный </w:t>
            </w:r>
          </w:p>
          <w:p w:rsidR="00605F63" w:rsidRDefault="00605F63" w:rsidP="001214F8">
            <w:pPr>
              <w:tabs>
                <w:tab w:val="left" w:pos="2520"/>
              </w:tabs>
              <w:jc w:val="center"/>
            </w:pPr>
            <w:r>
              <w:t>государственный налоговый инспектор</w:t>
            </w:r>
          </w:p>
        </w:tc>
        <w:tc>
          <w:tcPr>
            <w:tcW w:w="1559" w:type="dxa"/>
            <w:vAlign w:val="center"/>
          </w:tcPr>
          <w:p w:rsidR="00605F63" w:rsidRDefault="00605F63" w:rsidP="00F832B8">
            <w:pPr>
              <w:tabs>
                <w:tab w:val="left" w:pos="2520"/>
              </w:tabs>
              <w:jc w:val="center"/>
            </w:pPr>
            <w:r>
              <w:t>1</w:t>
            </w:r>
          </w:p>
        </w:tc>
        <w:tc>
          <w:tcPr>
            <w:tcW w:w="2694" w:type="dxa"/>
            <w:vAlign w:val="center"/>
          </w:tcPr>
          <w:p w:rsidR="00605F63" w:rsidRPr="00F5104D" w:rsidRDefault="00605F63" w:rsidP="00DA3089">
            <w:pPr>
              <w:tabs>
                <w:tab w:val="left" w:pos="2520"/>
              </w:tabs>
              <w:jc w:val="both"/>
              <w:rPr>
                <w:sz w:val="22"/>
                <w:szCs w:val="22"/>
              </w:rPr>
            </w:pPr>
            <w:r w:rsidRPr="00F5104D">
              <w:rPr>
                <w:sz w:val="22"/>
                <w:szCs w:val="22"/>
              </w:rPr>
              <w:t xml:space="preserve">Высшее образование; без предъявления требований к стажу; </w:t>
            </w:r>
            <w:r w:rsidRPr="00F5104D">
              <w:rPr>
                <w:color w:val="000000"/>
                <w:sz w:val="22"/>
                <w:szCs w:val="22"/>
              </w:rPr>
              <w:t>наличие знаний и умений в соответс</w:t>
            </w:r>
            <w:r>
              <w:rPr>
                <w:color w:val="000000"/>
                <w:sz w:val="22"/>
                <w:szCs w:val="22"/>
              </w:rPr>
              <w:t xml:space="preserve">твии с должностным регламентом, </w:t>
            </w:r>
            <w:r w:rsidRPr="00F5104D">
              <w:rPr>
                <w:color w:val="000000"/>
                <w:sz w:val="22"/>
                <w:szCs w:val="22"/>
              </w:rPr>
              <w:t>который является приложением к настоящему объявлению.</w:t>
            </w:r>
          </w:p>
        </w:tc>
        <w:tc>
          <w:tcPr>
            <w:tcW w:w="2268" w:type="dxa"/>
            <w:vAlign w:val="center"/>
          </w:tcPr>
          <w:p w:rsidR="00605F63" w:rsidRDefault="00605F63" w:rsidP="00B47E16">
            <w:pPr>
              <w:tabs>
                <w:tab w:val="left" w:pos="2520"/>
              </w:tabs>
            </w:pPr>
            <w:r>
              <w:t>1. Письменное тестирование.</w:t>
            </w:r>
          </w:p>
          <w:p w:rsidR="00605F63" w:rsidRPr="001214F8" w:rsidRDefault="00605F63" w:rsidP="00B47E16">
            <w:pPr>
              <w:tabs>
                <w:tab w:val="left" w:pos="2520"/>
              </w:tabs>
            </w:pPr>
            <w:r>
              <w:t>2. Индивидуальное собеседование.</w:t>
            </w:r>
          </w:p>
        </w:tc>
      </w:tr>
    </w:tbl>
    <w:p w:rsidR="00605F63" w:rsidRDefault="00605F63" w:rsidP="00693794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605F63" w:rsidRDefault="00605F63" w:rsidP="001214F8">
      <w:pPr>
        <w:jc w:val="center"/>
        <w:rPr>
          <w:sz w:val="28"/>
          <w:szCs w:val="28"/>
        </w:rPr>
      </w:pPr>
      <w:r w:rsidRPr="001214F8">
        <w:rPr>
          <w:sz w:val="28"/>
          <w:szCs w:val="28"/>
        </w:rPr>
        <w:t xml:space="preserve">Денежное содержание федеральных государственных гражданских служащих Управления  Федеральной налоговой службы по </w:t>
      </w:r>
      <w:r>
        <w:rPr>
          <w:sz w:val="28"/>
          <w:szCs w:val="28"/>
        </w:rPr>
        <w:t>Чеченской Республике</w:t>
      </w:r>
      <w:r w:rsidRPr="001214F8">
        <w:rPr>
          <w:sz w:val="28"/>
          <w:szCs w:val="28"/>
        </w:rPr>
        <w:t xml:space="preserve"> состоит из:</w:t>
      </w:r>
    </w:p>
    <w:p w:rsidR="00605F63" w:rsidRPr="001214F8" w:rsidRDefault="00605F63" w:rsidP="001214F8">
      <w:pPr>
        <w:jc w:val="center"/>
        <w:rPr>
          <w:sz w:val="28"/>
          <w:szCs w:val="28"/>
        </w:rPr>
      </w:pPr>
    </w:p>
    <w:tbl>
      <w:tblPr>
        <w:tblW w:w="51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96"/>
        <w:gridCol w:w="3544"/>
      </w:tblGrid>
      <w:tr w:rsidR="00605F63" w:rsidRPr="001214F8" w:rsidTr="00E535EB">
        <w:trPr>
          <w:trHeight w:val="397"/>
        </w:trPr>
        <w:tc>
          <w:tcPr>
            <w:tcW w:w="3350" w:type="pct"/>
          </w:tcPr>
          <w:p w:rsidR="00605F63" w:rsidRPr="001214F8" w:rsidRDefault="00605F63" w:rsidP="00F832B8">
            <w:pPr>
              <w:jc w:val="center"/>
              <w:rPr>
                <w:highlight w:val="yellow"/>
              </w:rPr>
            </w:pPr>
          </w:p>
        </w:tc>
        <w:tc>
          <w:tcPr>
            <w:tcW w:w="1650" w:type="pct"/>
            <w:vAlign w:val="center"/>
          </w:tcPr>
          <w:p w:rsidR="00605F63" w:rsidRPr="001214F8" w:rsidRDefault="00605F63" w:rsidP="001214F8">
            <w:pPr>
              <w:jc w:val="center"/>
              <w:rPr>
                <w:b/>
                <w:highlight w:val="yellow"/>
              </w:rPr>
            </w:pPr>
            <w:r w:rsidRPr="00CA36D8">
              <w:rPr>
                <w:b/>
              </w:rPr>
              <w:t xml:space="preserve">Старший </w:t>
            </w:r>
            <w:r>
              <w:rPr>
                <w:b/>
              </w:rPr>
              <w:t>г</w:t>
            </w:r>
            <w:r w:rsidRPr="00CA36D8">
              <w:rPr>
                <w:b/>
              </w:rPr>
              <w:t>осударственный налоговый инспектор</w:t>
            </w:r>
          </w:p>
        </w:tc>
      </w:tr>
      <w:tr w:rsidR="00605F63" w:rsidRPr="001214F8" w:rsidTr="00E535EB">
        <w:tc>
          <w:tcPr>
            <w:tcW w:w="3350" w:type="pct"/>
          </w:tcPr>
          <w:p w:rsidR="00605F63" w:rsidRPr="001214F8" w:rsidRDefault="00605F63" w:rsidP="00F832B8">
            <w:pPr>
              <w:jc w:val="center"/>
            </w:pPr>
            <w:r w:rsidRPr="001214F8"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650" w:type="pct"/>
            <w:vAlign w:val="center"/>
          </w:tcPr>
          <w:p w:rsidR="00605F63" w:rsidRPr="001214F8" w:rsidRDefault="00605F63" w:rsidP="00566FA2">
            <w:pPr>
              <w:jc w:val="center"/>
            </w:pPr>
            <w:r>
              <w:t>5246</w:t>
            </w:r>
            <w:r w:rsidRPr="001214F8">
              <w:t>руб.</w:t>
            </w:r>
          </w:p>
        </w:tc>
      </w:tr>
      <w:tr w:rsidR="00605F63" w:rsidRPr="001214F8" w:rsidTr="00E535EB">
        <w:trPr>
          <w:trHeight w:val="657"/>
        </w:trPr>
        <w:tc>
          <w:tcPr>
            <w:tcW w:w="3350" w:type="pct"/>
          </w:tcPr>
          <w:p w:rsidR="00605F63" w:rsidRPr="001214F8" w:rsidRDefault="00605F63" w:rsidP="00F832B8">
            <w:pPr>
              <w:jc w:val="center"/>
            </w:pPr>
            <w:r w:rsidRPr="001214F8">
              <w:t xml:space="preserve">Месячного оклада в соответствии </w:t>
            </w:r>
          </w:p>
          <w:p w:rsidR="00605F63" w:rsidRPr="001214F8" w:rsidRDefault="00605F63" w:rsidP="00F832B8">
            <w:pPr>
              <w:jc w:val="center"/>
            </w:pPr>
            <w:r w:rsidRPr="001214F8">
              <w:t>с присвоенным классным чином</w:t>
            </w:r>
          </w:p>
        </w:tc>
        <w:tc>
          <w:tcPr>
            <w:tcW w:w="1650" w:type="pct"/>
            <w:vAlign w:val="center"/>
          </w:tcPr>
          <w:p w:rsidR="00605F63" w:rsidRPr="001214F8" w:rsidRDefault="00605F63" w:rsidP="001214F8">
            <w:pPr>
              <w:jc w:val="center"/>
            </w:pPr>
            <w:r w:rsidRPr="001214F8">
              <w:t>1576 руб.</w:t>
            </w:r>
          </w:p>
          <w:p w:rsidR="00605F63" w:rsidRPr="001214F8" w:rsidRDefault="00605F63" w:rsidP="001214F8">
            <w:pPr>
              <w:jc w:val="center"/>
            </w:pPr>
            <w:r w:rsidRPr="001214F8">
              <w:t>1314 руб.</w:t>
            </w:r>
          </w:p>
          <w:p w:rsidR="00605F63" w:rsidRPr="001214F8" w:rsidRDefault="00605F63" w:rsidP="001214F8">
            <w:pPr>
              <w:jc w:val="center"/>
            </w:pPr>
            <w:r w:rsidRPr="001214F8">
              <w:t>1227 руб.</w:t>
            </w:r>
          </w:p>
        </w:tc>
      </w:tr>
      <w:tr w:rsidR="00605F63" w:rsidRPr="001214F8" w:rsidTr="00E535EB">
        <w:tc>
          <w:tcPr>
            <w:tcW w:w="3350" w:type="pct"/>
          </w:tcPr>
          <w:p w:rsidR="00605F63" w:rsidRPr="001214F8" w:rsidRDefault="00605F63" w:rsidP="00F832B8">
            <w:pPr>
              <w:jc w:val="center"/>
            </w:pPr>
            <w:r w:rsidRPr="001214F8">
              <w:t>Ежем</w:t>
            </w:r>
            <w:r>
              <w:t>есячной надбавки за выслугу лет</w:t>
            </w:r>
            <w:r w:rsidRPr="001214F8">
              <w:t xml:space="preserve"> на государственной гражданской службе Российской Федерации</w:t>
            </w:r>
          </w:p>
        </w:tc>
        <w:tc>
          <w:tcPr>
            <w:tcW w:w="1650" w:type="pct"/>
            <w:vAlign w:val="center"/>
          </w:tcPr>
          <w:p w:rsidR="00605F63" w:rsidRPr="001214F8" w:rsidRDefault="00605F63" w:rsidP="00C16F83">
            <w:pPr>
              <w:jc w:val="center"/>
            </w:pPr>
            <w:r w:rsidRPr="001214F8">
              <w:t>до 30%</w:t>
            </w:r>
          </w:p>
          <w:p w:rsidR="00605F63" w:rsidRPr="001214F8" w:rsidRDefault="00605F63" w:rsidP="00C16F83">
            <w:pPr>
              <w:jc w:val="center"/>
            </w:pPr>
            <w:r w:rsidRPr="001214F8">
              <w:t>должностного</w:t>
            </w:r>
          </w:p>
          <w:p w:rsidR="00605F63" w:rsidRPr="001214F8" w:rsidRDefault="00605F63" w:rsidP="00C16F83">
            <w:pPr>
              <w:jc w:val="center"/>
            </w:pPr>
            <w:r w:rsidRPr="001214F8">
              <w:t>оклада</w:t>
            </w:r>
          </w:p>
        </w:tc>
      </w:tr>
      <w:tr w:rsidR="00605F63" w:rsidRPr="001214F8" w:rsidTr="00E535EB">
        <w:tc>
          <w:tcPr>
            <w:tcW w:w="3350" w:type="pct"/>
          </w:tcPr>
          <w:p w:rsidR="00605F63" w:rsidRPr="001214F8" w:rsidRDefault="00605F63" w:rsidP="00F832B8">
            <w:pPr>
              <w:jc w:val="center"/>
            </w:pPr>
            <w:r w:rsidRPr="001214F8"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650" w:type="pct"/>
            <w:vAlign w:val="center"/>
          </w:tcPr>
          <w:p w:rsidR="00605F63" w:rsidRPr="001214F8" w:rsidRDefault="00605F63" w:rsidP="00FF465F">
            <w:pPr>
              <w:jc w:val="center"/>
            </w:pPr>
            <w:r>
              <w:t>90</w:t>
            </w:r>
            <w:r w:rsidRPr="001214F8">
              <w:t>% должностного оклада</w:t>
            </w:r>
          </w:p>
        </w:tc>
      </w:tr>
      <w:tr w:rsidR="00605F63" w:rsidRPr="001214F8" w:rsidTr="00E535EB">
        <w:trPr>
          <w:trHeight w:val="751"/>
        </w:trPr>
        <w:tc>
          <w:tcPr>
            <w:tcW w:w="3350" w:type="pct"/>
          </w:tcPr>
          <w:p w:rsidR="00605F63" w:rsidRPr="001214F8" w:rsidRDefault="00605F63" w:rsidP="00F832B8">
            <w:pPr>
              <w:jc w:val="center"/>
            </w:pPr>
            <w:r w:rsidRPr="001214F8"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650" w:type="pct"/>
            <w:vAlign w:val="center"/>
          </w:tcPr>
          <w:p w:rsidR="00605F63" w:rsidRPr="001214F8" w:rsidRDefault="00605F63" w:rsidP="00F832B8">
            <w:pPr>
              <w:jc w:val="center"/>
            </w:pPr>
            <w:r w:rsidRPr="001214F8">
              <w:t>-</w:t>
            </w:r>
          </w:p>
        </w:tc>
      </w:tr>
      <w:tr w:rsidR="00605F63" w:rsidRPr="001214F8" w:rsidTr="00E535EB">
        <w:tc>
          <w:tcPr>
            <w:tcW w:w="3350" w:type="pct"/>
            <w:vAlign w:val="center"/>
          </w:tcPr>
          <w:p w:rsidR="00605F63" w:rsidRPr="001214F8" w:rsidRDefault="00605F63" w:rsidP="00F832B8">
            <w:pPr>
              <w:jc w:val="center"/>
            </w:pPr>
            <w:r w:rsidRPr="001214F8">
              <w:t>Премии за выполнение особо важных и сложных заданий</w:t>
            </w:r>
          </w:p>
        </w:tc>
        <w:tc>
          <w:tcPr>
            <w:tcW w:w="1650" w:type="pct"/>
            <w:vAlign w:val="center"/>
          </w:tcPr>
          <w:p w:rsidR="00605F63" w:rsidRPr="001214F8" w:rsidRDefault="00605F63" w:rsidP="00F832B8">
            <w:pPr>
              <w:jc w:val="center"/>
            </w:pPr>
            <w:r w:rsidRPr="001214F8">
              <w:t xml:space="preserve">в соответствии с положением, </w:t>
            </w:r>
          </w:p>
          <w:p w:rsidR="00605F63" w:rsidRPr="001214F8" w:rsidRDefault="00605F63" w:rsidP="00F832B8">
            <w:pPr>
              <w:jc w:val="center"/>
            </w:pPr>
            <w:r w:rsidRPr="001214F8">
              <w:t>утвержденным Представителем нанимателя</w:t>
            </w:r>
          </w:p>
        </w:tc>
      </w:tr>
      <w:tr w:rsidR="00605F63" w:rsidRPr="001214F8" w:rsidTr="00E535EB">
        <w:tc>
          <w:tcPr>
            <w:tcW w:w="3350" w:type="pct"/>
            <w:vAlign w:val="center"/>
          </w:tcPr>
          <w:p w:rsidR="00605F63" w:rsidRPr="001214F8" w:rsidRDefault="00605F63" w:rsidP="00F832B8">
            <w:pPr>
              <w:jc w:val="center"/>
            </w:pPr>
            <w:r>
              <w:t xml:space="preserve">Ежемесячного </w:t>
            </w:r>
            <w:r w:rsidRPr="001214F8">
              <w:t>денежного поощрения</w:t>
            </w:r>
          </w:p>
        </w:tc>
        <w:tc>
          <w:tcPr>
            <w:tcW w:w="1650" w:type="pct"/>
            <w:vAlign w:val="center"/>
          </w:tcPr>
          <w:p w:rsidR="00605F63" w:rsidRPr="001214F8" w:rsidRDefault="00605F63" w:rsidP="00F832B8">
            <w:pPr>
              <w:jc w:val="center"/>
            </w:pPr>
            <w:r>
              <w:t>1</w:t>
            </w:r>
          </w:p>
          <w:p w:rsidR="00605F63" w:rsidRPr="001214F8" w:rsidRDefault="00605F63" w:rsidP="00F832B8">
            <w:pPr>
              <w:jc w:val="center"/>
            </w:pPr>
            <w:r w:rsidRPr="001214F8">
              <w:t>должностной оклад</w:t>
            </w:r>
          </w:p>
        </w:tc>
      </w:tr>
      <w:tr w:rsidR="00605F63" w:rsidRPr="001214F8" w:rsidTr="00E535EB">
        <w:tc>
          <w:tcPr>
            <w:tcW w:w="3350" w:type="pct"/>
            <w:vAlign w:val="center"/>
          </w:tcPr>
          <w:p w:rsidR="00605F63" w:rsidRPr="001214F8" w:rsidRDefault="00605F63" w:rsidP="00F832B8">
            <w:pPr>
              <w:jc w:val="center"/>
            </w:pPr>
            <w:r w:rsidRPr="001214F8">
              <w:t xml:space="preserve">Единовременной выплаты при предоставлении </w:t>
            </w:r>
          </w:p>
          <w:p w:rsidR="00605F63" w:rsidRPr="001214F8" w:rsidRDefault="00605F63" w:rsidP="00F832B8">
            <w:pPr>
              <w:jc w:val="center"/>
            </w:pPr>
            <w:r w:rsidRPr="001214F8">
              <w:t>ежегодного оплачиваемого отпуска</w:t>
            </w:r>
          </w:p>
        </w:tc>
        <w:tc>
          <w:tcPr>
            <w:tcW w:w="1650" w:type="pct"/>
            <w:vAlign w:val="center"/>
          </w:tcPr>
          <w:p w:rsidR="00605F63" w:rsidRPr="001214F8" w:rsidRDefault="00605F63" w:rsidP="00F832B8">
            <w:pPr>
              <w:jc w:val="center"/>
            </w:pPr>
            <w:r w:rsidRPr="001214F8">
              <w:t>единовременная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605F63" w:rsidRPr="001214F8" w:rsidTr="00E535EB">
        <w:tc>
          <w:tcPr>
            <w:tcW w:w="3350" w:type="pct"/>
            <w:vAlign w:val="center"/>
          </w:tcPr>
          <w:p w:rsidR="00605F63" w:rsidRPr="001214F8" w:rsidRDefault="00605F63" w:rsidP="00F832B8">
            <w:pPr>
              <w:jc w:val="center"/>
            </w:pPr>
            <w:r w:rsidRPr="001214F8">
              <w:t>Материальной помощи</w:t>
            </w:r>
          </w:p>
        </w:tc>
        <w:tc>
          <w:tcPr>
            <w:tcW w:w="1650" w:type="pct"/>
            <w:vAlign w:val="center"/>
          </w:tcPr>
          <w:p w:rsidR="00605F63" w:rsidRPr="001214F8" w:rsidRDefault="00605F63" w:rsidP="00F832B8">
            <w:pPr>
              <w:jc w:val="center"/>
            </w:pPr>
            <w:r w:rsidRPr="001214F8">
              <w:t>в соответствии с положением, утвержденным Представителем нанимателя</w:t>
            </w:r>
          </w:p>
        </w:tc>
      </w:tr>
      <w:tr w:rsidR="00605F63" w:rsidRPr="001214F8" w:rsidTr="00E535EB">
        <w:tc>
          <w:tcPr>
            <w:tcW w:w="3350" w:type="pct"/>
            <w:vAlign w:val="center"/>
          </w:tcPr>
          <w:p w:rsidR="00605F63" w:rsidRPr="001214F8" w:rsidRDefault="00605F63" w:rsidP="00F832B8">
            <w:pPr>
              <w:jc w:val="center"/>
            </w:pPr>
            <w:r w:rsidRPr="001214F8"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650" w:type="pct"/>
          </w:tcPr>
          <w:p w:rsidR="00605F63" w:rsidRPr="001214F8" w:rsidRDefault="00605F63" w:rsidP="00F832B8">
            <w:pPr>
              <w:jc w:val="center"/>
              <w:rPr>
                <w:highlight w:val="yellow"/>
              </w:rPr>
            </w:pPr>
          </w:p>
        </w:tc>
      </w:tr>
    </w:tbl>
    <w:p w:rsidR="00605F63" w:rsidRDefault="00605F63" w:rsidP="00345AB8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605F63" w:rsidRDefault="00605F63" w:rsidP="00345AB8">
      <w:pPr>
        <w:tabs>
          <w:tab w:val="left" w:pos="709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Место прохождения гражданской службы: </w:t>
      </w:r>
      <w:r w:rsidRPr="001214F8">
        <w:rPr>
          <w:color w:val="000000"/>
          <w:sz w:val="28"/>
          <w:szCs w:val="28"/>
        </w:rPr>
        <w:t xml:space="preserve">г. </w:t>
      </w:r>
      <w:r>
        <w:rPr>
          <w:color w:val="000000"/>
          <w:sz w:val="28"/>
          <w:szCs w:val="28"/>
        </w:rPr>
        <w:t>Грозный, ул. им. С.Ш. Лорсанова</w:t>
      </w:r>
      <w:r w:rsidRPr="001214F8">
        <w:rPr>
          <w:color w:val="000000"/>
          <w:sz w:val="28"/>
          <w:szCs w:val="28"/>
        </w:rPr>
        <w:t>, д. </w:t>
      </w:r>
      <w:r>
        <w:rPr>
          <w:color w:val="000000"/>
          <w:sz w:val="28"/>
          <w:szCs w:val="28"/>
        </w:rPr>
        <w:t>12</w:t>
      </w:r>
      <w:r w:rsidRPr="001214F8">
        <w:rPr>
          <w:color w:val="000000"/>
          <w:sz w:val="28"/>
          <w:szCs w:val="28"/>
        </w:rPr>
        <w:t xml:space="preserve">, Управление Федеральной налоговой службы по </w:t>
      </w:r>
      <w:r>
        <w:rPr>
          <w:color w:val="000000"/>
          <w:sz w:val="28"/>
          <w:szCs w:val="28"/>
        </w:rPr>
        <w:t>Чеченской Республике.</w:t>
      </w:r>
    </w:p>
    <w:p w:rsidR="00605F63" w:rsidRPr="001214F8" w:rsidRDefault="00605F63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Информация об условиях прохождения 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605F63" w:rsidRPr="001214F8" w:rsidRDefault="00605F63" w:rsidP="00CC69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отражены в должностном регламенте, который приложен к настоящему объявлению.</w:t>
      </w:r>
    </w:p>
    <w:p w:rsidR="00605F63" w:rsidRPr="001214F8" w:rsidRDefault="00605F63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605F63" w:rsidRPr="001214F8" w:rsidRDefault="00605F63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Право на участие в конкурсе имеют граждане Российской Федерации, достигшие возраста 18 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</w:p>
    <w:p w:rsidR="00605F63" w:rsidRPr="001214F8" w:rsidRDefault="00605F63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605F63" w:rsidRPr="001214F8" w:rsidRDefault="00605F63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Для участия в конкурсе </w:t>
      </w:r>
      <w:r w:rsidRPr="001214F8">
        <w:rPr>
          <w:b/>
          <w:sz w:val="28"/>
          <w:szCs w:val="28"/>
          <w:u w:val="single"/>
        </w:rPr>
        <w:t>гражданин</w:t>
      </w:r>
      <w:r w:rsidRPr="001214F8">
        <w:rPr>
          <w:sz w:val="28"/>
          <w:szCs w:val="28"/>
          <w:u w:val="single"/>
        </w:rPr>
        <w:t xml:space="preserve"> </w:t>
      </w:r>
      <w:r w:rsidRPr="001214F8">
        <w:rPr>
          <w:sz w:val="28"/>
          <w:szCs w:val="28"/>
        </w:rPr>
        <w:t>пр</w:t>
      </w:r>
      <w:r>
        <w:rPr>
          <w:sz w:val="28"/>
          <w:szCs w:val="28"/>
        </w:rPr>
        <w:t>едставляет следующие документы:</w:t>
      </w:r>
    </w:p>
    <w:p w:rsidR="00605F63" w:rsidRPr="001214F8" w:rsidRDefault="00605F63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личное заявление;</w:t>
      </w:r>
    </w:p>
    <w:p w:rsidR="00605F63" w:rsidRPr="001214F8" w:rsidRDefault="00605F63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заполненную и подписанную анкету (форма утверждена распоряжением Правительства Российской Федерации от 26.05.2005 № 667-р) с фотографией (в деловом костюме), размером 3х4 см;</w:t>
      </w:r>
    </w:p>
    <w:p w:rsidR="00605F63" w:rsidRPr="001214F8" w:rsidRDefault="00605F63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копию паспорта или заменяющего его документа (соответствующий документ предъявляется лично по прибытии на конкурс);</w:t>
      </w:r>
    </w:p>
    <w:p w:rsidR="00605F63" w:rsidRPr="001214F8" w:rsidRDefault="00605F63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документы, подтверждающие необходимое профессиональное образование, стаж работы и квалификацию:</w:t>
      </w:r>
    </w:p>
    <w:p w:rsidR="00605F63" w:rsidRPr="001214F8" w:rsidRDefault="00605F63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- копию трудовой книжки (за исключением случаев, когда служебная (трудовая) деятельность осуществляется впервые), </w:t>
      </w:r>
      <w:r w:rsidRPr="001214F8">
        <w:rPr>
          <w:b/>
          <w:sz w:val="28"/>
          <w:szCs w:val="28"/>
          <w:u w:val="single"/>
        </w:rPr>
        <w:t>заверенную нотариально или кадровой службой по месту работы (службы)</w:t>
      </w:r>
      <w:r w:rsidRPr="001214F8">
        <w:rPr>
          <w:sz w:val="28"/>
          <w:szCs w:val="28"/>
        </w:rPr>
        <w:t>, или иные документы, подтверждающие трудовую (служебную) деятельность гражданина;</w:t>
      </w:r>
    </w:p>
    <w:p w:rsidR="00605F63" w:rsidRPr="001214F8" w:rsidRDefault="00605F63" w:rsidP="00CC694D">
      <w:pPr>
        <w:ind w:right="-2" w:firstLine="709"/>
        <w:jc w:val="both"/>
        <w:rPr>
          <w:b/>
          <w:sz w:val="28"/>
          <w:szCs w:val="28"/>
        </w:rPr>
      </w:pPr>
      <w:r w:rsidRPr="001214F8">
        <w:rPr>
          <w:sz w:val="28"/>
          <w:szCs w:val="28"/>
        </w:rPr>
        <w:t>- копии документов об образовании и о квалификации (</w:t>
      </w:r>
      <w:r w:rsidRPr="001214F8">
        <w:rPr>
          <w:sz w:val="28"/>
          <w:szCs w:val="28"/>
          <w:u w:val="single"/>
        </w:rPr>
        <w:t>с приложением</w:t>
      </w:r>
      <w:r w:rsidRPr="001214F8">
        <w:rPr>
          <w:sz w:val="28"/>
          <w:szCs w:val="28"/>
        </w:rPr>
        <w:t xml:space="preserve">), а также по желанию гражданина 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1214F8">
        <w:rPr>
          <w:b/>
          <w:sz w:val="28"/>
          <w:szCs w:val="28"/>
          <w:u w:val="single"/>
        </w:rPr>
        <w:t>заверенные нотариально или кадровой службой по месту работы (службы)</w:t>
      </w:r>
      <w:r w:rsidRPr="001214F8">
        <w:rPr>
          <w:b/>
          <w:sz w:val="28"/>
          <w:szCs w:val="28"/>
        </w:rPr>
        <w:t>;</w:t>
      </w:r>
    </w:p>
    <w:p w:rsidR="00605F63" w:rsidRPr="001214F8" w:rsidRDefault="00605F63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документ об отсутствии у гражданина заболевания, препятствующего поступлению на гражданскую службу или ее прохождению (</w:t>
      </w:r>
      <w:r w:rsidRPr="001214F8">
        <w:rPr>
          <w:sz w:val="28"/>
          <w:szCs w:val="28"/>
          <w:u w:val="single"/>
        </w:rPr>
        <w:t>форма № 001-ГС/у</w:t>
      </w:r>
      <w:r w:rsidRPr="001214F8">
        <w:rPr>
          <w:sz w:val="28"/>
          <w:szCs w:val="28"/>
        </w:rPr>
        <w:t>);</w:t>
      </w:r>
    </w:p>
    <w:p w:rsidR="00605F63" w:rsidRPr="001214F8" w:rsidRDefault="00605F63" w:rsidP="00CC694D">
      <w:pPr>
        <w:ind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605F63" w:rsidRPr="001214F8" w:rsidRDefault="00605F63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- иные документы, предусмотренные Федеральным законом от 27 июля </w:t>
      </w:r>
      <w:smartTag w:uri="urn:schemas-microsoft-com:office:smarttags" w:element="metricconverter">
        <w:smartTagPr>
          <w:attr w:name="ProductID" w:val="2004 г"/>
        </w:smartTagPr>
        <w:r w:rsidRPr="001214F8">
          <w:rPr>
            <w:sz w:val="28"/>
            <w:szCs w:val="28"/>
          </w:rPr>
          <w:t>2004 г</w:t>
        </w:r>
      </w:smartTag>
      <w:r w:rsidRPr="001214F8">
        <w:rPr>
          <w:sz w:val="28"/>
          <w:szCs w:val="28"/>
        </w:rPr>
        <w:t>. № 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605F63" w:rsidRPr="001214F8" w:rsidRDefault="00605F63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605F63" w:rsidRDefault="00605F63" w:rsidP="00CC694D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>
        <w:rPr>
          <w:color w:val="000000"/>
          <w:sz w:val="28"/>
          <w:szCs w:val="28"/>
        </w:rPr>
        <w:t>УФНС России</w:t>
      </w:r>
      <w:r w:rsidRPr="001214F8">
        <w:rPr>
          <w:color w:val="000000"/>
          <w:sz w:val="28"/>
          <w:szCs w:val="28"/>
        </w:rPr>
        <w:t xml:space="preserve"> по </w:t>
      </w:r>
      <w:r>
        <w:rPr>
          <w:color w:val="000000"/>
          <w:sz w:val="28"/>
          <w:szCs w:val="28"/>
        </w:rPr>
        <w:t>Чеченской Республике.</w:t>
      </w:r>
    </w:p>
    <w:p w:rsidR="00605F63" w:rsidRPr="001214F8" w:rsidRDefault="00605F63" w:rsidP="00CC694D">
      <w:pPr>
        <w:ind w:right="-2" w:firstLine="709"/>
        <w:jc w:val="both"/>
        <w:rPr>
          <w:sz w:val="28"/>
          <w:szCs w:val="28"/>
        </w:rPr>
      </w:pPr>
    </w:p>
    <w:p w:rsidR="00605F63" w:rsidRPr="001214F8" w:rsidRDefault="00605F63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Для участия в конкурсе </w:t>
      </w:r>
      <w:r w:rsidRPr="001214F8">
        <w:rPr>
          <w:b/>
          <w:sz w:val="28"/>
          <w:szCs w:val="28"/>
          <w:u w:val="single"/>
        </w:rPr>
        <w:t>гражданский служащий</w:t>
      </w:r>
      <w:r w:rsidRPr="001214F8">
        <w:rPr>
          <w:b/>
          <w:sz w:val="28"/>
          <w:szCs w:val="28"/>
        </w:rPr>
        <w:t xml:space="preserve"> </w:t>
      </w:r>
      <w:r w:rsidRPr="001214F8">
        <w:rPr>
          <w:sz w:val="28"/>
          <w:szCs w:val="28"/>
        </w:rPr>
        <w:t>представляет следующие документы:</w:t>
      </w:r>
    </w:p>
    <w:p w:rsidR="00605F63" w:rsidRPr="001214F8" w:rsidRDefault="00605F63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заявление на имя представителя нанимателя;</w:t>
      </w:r>
    </w:p>
    <w:p w:rsidR="00605F63" w:rsidRPr="001214F8" w:rsidRDefault="00605F63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- заполненную, подписанную гражданским служащим и заверенную кадровой службой государственного органа, в котором гражданский служащий замещает должность гражданской службы, анкету (форма утверждена распоряжением Правительства Российской Федерации от 26.05.2005 № 667-р) (в разделе трудовая деятельность просим указывать </w:t>
      </w:r>
      <w:r w:rsidRPr="001214F8">
        <w:rPr>
          <w:sz w:val="28"/>
          <w:szCs w:val="28"/>
          <w:u w:val="single"/>
        </w:rPr>
        <w:t>число, месяц и год</w:t>
      </w:r>
      <w:r w:rsidRPr="001214F8">
        <w:rPr>
          <w:sz w:val="28"/>
          <w:szCs w:val="28"/>
        </w:rPr>
        <w:t xml:space="preserve"> - для расчета стажа) с фотографией.</w:t>
      </w:r>
    </w:p>
    <w:p w:rsidR="00605F63" w:rsidRPr="001214F8" w:rsidRDefault="00605F63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605F63" w:rsidRPr="001214F8" w:rsidRDefault="00605F63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 xml:space="preserve">Для участия в конкурсе </w:t>
      </w:r>
      <w:r w:rsidRPr="001214F8">
        <w:rPr>
          <w:b/>
          <w:color w:val="000000"/>
          <w:sz w:val="28"/>
          <w:szCs w:val="28"/>
          <w:u w:val="single"/>
        </w:rPr>
        <w:t>гражданский служащий,</w:t>
      </w:r>
      <w:r w:rsidRPr="001214F8">
        <w:rPr>
          <w:color w:val="000000"/>
          <w:sz w:val="28"/>
          <w:szCs w:val="28"/>
        </w:rPr>
        <w:t xml:space="preserve"> замещающий должность гражданской службы в Управлении Федеральной налоговой службы по </w:t>
      </w:r>
      <w:r>
        <w:rPr>
          <w:color w:val="000000"/>
          <w:sz w:val="28"/>
          <w:szCs w:val="28"/>
        </w:rPr>
        <w:t>Чеченской Республике</w:t>
      </w:r>
      <w:r w:rsidRPr="001214F8">
        <w:rPr>
          <w:color w:val="000000"/>
          <w:sz w:val="28"/>
          <w:szCs w:val="28"/>
        </w:rPr>
        <w:t>, подает заявление на имя представителя нанимателя.</w:t>
      </w:r>
    </w:p>
    <w:p w:rsidR="00605F63" w:rsidRPr="001214F8" w:rsidRDefault="00605F63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605F63" w:rsidRPr="001214F8" w:rsidRDefault="00605F63" w:rsidP="00CC694D">
      <w:pPr>
        <w:ind w:right="-2" w:firstLine="709"/>
        <w:jc w:val="both"/>
        <w:rPr>
          <w:sz w:val="28"/>
          <w:szCs w:val="28"/>
        </w:rPr>
      </w:pPr>
      <w:bookmarkStart w:id="0" w:name="sub_1010"/>
    </w:p>
    <w:p w:rsidR="00605F63" w:rsidRPr="001214F8" w:rsidRDefault="00605F63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0"/>
    <w:p w:rsidR="00605F63" w:rsidRPr="001214F8" w:rsidRDefault="00605F63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605F63" w:rsidRPr="001214F8" w:rsidRDefault="00605F63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605F63" w:rsidRPr="001214F8" w:rsidRDefault="00605F63" w:rsidP="00CC694D">
      <w:pPr>
        <w:ind w:right="-2" w:firstLine="709"/>
        <w:jc w:val="both"/>
        <w:rPr>
          <w:sz w:val="28"/>
          <w:szCs w:val="28"/>
        </w:rPr>
      </w:pPr>
      <w:bookmarkStart w:id="1" w:name="sub_1019"/>
      <w:r w:rsidRPr="001214F8">
        <w:rPr>
          <w:sz w:val="28"/>
          <w:szCs w:val="28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1"/>
    <w:p w:rsidR="00605F63" w:rsidRPr="001214F8" w:rsidRDefault="00605F63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При проведении конкурса конкурсная комиссия оценивает кандидатов на основании представленных ими документов об образовании и о квалификации, прохождении гражданской или иного вида государственной службы, осуществлении другой трудовой деятельности, а также на основе результатов конкурсных процедур.</w:t>
      </w:r>
    </w:p>
    <w:p w:rsidR="00605F63" w:rsidRPr="001214F8" w:rsidRDefault="00605F63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Метод оценки профессиональных и личностных качеств кандидатов включает в себя тестирование </w:t>
      </w:r>
      <w:r>
        <w:rPr>
          <w:sz w:val="28"/>
          <w:szCs w:val="28"/>
        </w:rPr>
        <w:t>и индивидуальное собеседование.</w:t>
      </w:r>
    </w:p>
    <w:p w:rsidR="00605F63" w:rsidRPr="001214F8" w:rsidRDefault="00605F63" w:rsidP="000F69F0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Тестовые испытания кандидатов проводятся в письменной форме. 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7" w:history="1">
        <w:r w:rsidRPr="001214F8">
          <w:rPr>
            <w:color w:val="000000"/>
            <w:sz w:val="28"/>
            <w:szCs w:val="28"/>
          </w:rPr>
          <w:t>Конституции</w:t>
        </w:r>
      </w:hyperlink>
      <w:r w:rsidRPr="001214F8">
        <w:rPr>
          <w:sz w:val="28"/>
          <w:szCs w:val="28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</w:p>
    <w:p w:rsidR="00605F63" w:rsidRPr="001214F8" w:rsidRDefault="00605F63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Тест содержит не менее 40 и не более 60 вопросов.</w:t>
      </w:r>
    </w:p>
    <w:p w:rsidR="00605F63" w:rsidRPr="001214F8" w:rsidRDefault="00605F63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На каждый вопрос теста может быть только один верный вариант ответа.</w:t>
      </w:r>
    </w:p>
    <w:p w:rsidR="00605F63" w:rsidRPr="001214F8" w:rsidRDefault="00605F63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Подведение результатов тестирования основывается на количестве правильных ответов.</w:t>
      </w:r>
    </w:p>
    <w:p w:rsidR="00605F63" w:rsidRPr="001214F8" w:rsidRDefault="00605F63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605F63" w:rsidRPr="001214F8" w:rsidRDefault="00605F63" w:rsidP="00CC69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605F63" w:rsidRPr="001214F8" w:rsidRDefault="00605F63" w:rsidP="0011554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В последующем проводится индивидуальное собеседование, в рамках которого задаются вопросы, направленные на оценку профессионального уровня кандидата. </w:t>
      </w:r>
    </w:p>
    <w:p w:rsidR="00605F63" w:rsidRPr="001214F8" w:rsidRDefault="00605F63" w:rsidP="00CC694D">
      <w:pPr>
        <w:ind w:right="-2" w:firstLine="709"/>
        <w:jc w:val="both"/>
        <w:rPr>
          <w:sz w:val="28"/>
          <w:szCs w:val="28"/>
        </w:rPr>
      </w:pPr>
      <w:bookmarkStart w:id="2" w:name="sub_1021"/>
      <w:r w:rsidRPr="001214F8">
        <w:rPr>
          <w:sz w:val="28"/>
          <w:szCs w:val="28"/>
        </w:rPr>
        <w:t>Решение конкурсной комиссии принимается в отсутствие кандидата.</w:t>
      </w:r>
      <w:bookmarkStart w:id="3" w:name="sub_1022"/>
      <w:bookmarkEnd w:id="2"/>
    </w:p>
    <w:p w:rsidR="00605F63" w:rsidRPr="001214F8" w:rsidRDefault="00605F63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605F63" w:rsidRPr="001214F8" w:rsidRDefault="00605F63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По результатам конкурса издается </w:t>
      </w:r>
      <w:r w:rsidRPr="001214F8">
        <w:rPr>
          <w:color w:val="000000"/>
          <w:sz w:val="28"/>
          <w:szCs w:val="28"/>
        </w:rPr>
        <w:t xml:space="preserve">приказ Управления Федеральной налоговой службы по </w:t>
      </w:r>
      <w:r>
        <w:rPr>
          <w:color w:val="000000"/>
          <w:sz w:val="28"/>
          <w:szCs w:val="28"/>
        </w:rPr>
        <w:t>Чеченской Республике</w:t>
      </w:r>
      <w:r w:rsidRPr="001214F8">
        <w:rPr>
          <w:color w:val="000000"/>
          <w:sz w:val="28"/>
          <w:szCs w:val="28"/>
        </w:rPr>
        <w:t xml:space="preserve"> о назначении победителя</w:t>
      </w:r>
      <w:r w:rsidRPr="001214F8">
        <w:rPr>
          <w:sz w:val="28"/>
          <w:szCs w:val="28"/>
        </w:rPr>
        <w:t xml:space="preserve"> конкурса на вакантную должность государственной гражданской службы и заключается служебный контракт с победителем конкурса.</w:t>
      </w:r>
    </w:p>
    <w:p w:rsidR="00605F63" w:rsidRPr="001214F8" w:rsidRDefault="00605F63" w:rsidP="003422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605F63" w:rsidRPr="001214F8" w:rsidRDefault="00605F63" w:rsidP="00CC694D">
      <w:pPr>
        <w:ind w:right="-2" w:firstLine="709"/>
        <w:jc w:val="both"/>
        <w:rPr>
          <w:sz w:val="28"/>
          <w:szCs w:val="28"/>
        </w:rPr>
      </w:pPr>
    </w:p>
    <w:p w:rsidR="00605F63" w:rsidRPr="001214F8" w:rsidRDefault="00605F63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bookmarkStart w:id="4" w:name="sub_1024"/>
      <w:bookmarkEnd w:id="3"/>
      <w:r w:rsidRPr="001214F8">
        <w:rPr>
          <w:color w:val="000000"/>
          <w:sz w:val="28"/>
          <w:szCs w:val="28"/>
        </w:rPr>
        <w:t xml:space="preserve">Прием документов для участия в конкурсе будет проводиться </w:t>
      </w:r>
      <w:r w:rsidRPr="001214F8">
        <w:rPr>
          <w:b/>
          <w:color w:val="000000"/>
          <w:sz w:val="28"/>
          <w:szCs w:val="28"/>
        </w:rPr>
        <w:t xml:space="preserve">с </w:t>
      </w:r>
      <w:r>
        <w:rPr>
          <w:b/>
          <w:color w:val="000000"/>
          <w:sz w:val="28"/>
          <w:szCs w:val="28"/>
        </w:rPr>
        <w:t xml:space="preserve">10 сентября </w:t>
      </w:r>
      <w:r w:rsidRPr="001214F8">
        <w:rPr>
          <w:b/>
          <w:color w:val="000000"/>
          <w:sz w:val="28"/>
          <w:szCs w:val="28"/>
        </w:rPr>
        <w:t>по</w:t>
      </w:r>
      <w:r>
        <w:rPr>
          <w:b/>
          <w:color w:val="000000"/>
          <w:sz w:val="28"/>
          <w:szCs w:val="28"/>
        </w:rPr>
        <w:t xml:space="preserve"> 30 сентября </w:t>
      </w:r>
      <w:r w:rsidRPr="001214F8">
        <w:rPr>
          <w:b/>
          <w:color w:val="000000"/>
          <w:sz w:val="28"/>
          <w:szCs w:val="28"/>
        </w:rPr>
        <w:t>201</w:t>
      </w:r>
      <w:r>
        <w:rPr>
          <w:b/>
          <w:color w:val="000000"/>
          <w:sz w:val="28"/>
          <w:szCs w:val="28"/>
        </w:rPr>
        <w:t>9</w:t>
      </w:r>
      <w:r w:rsidRPr="001214F8">
        <w:rPr>
          <w:b/>
          <w:color w:val="000000"/>
          <w:sz w:val="28"/>
          <w:szCs w:val="28"/>
        </w:rPr>
        <w:t xml:space="preserve"> года</w:t>
      </w:r>
      <w:r w:rsidRPr="001214F8">
        <w:rPr>
          <w:color w:val="000000"/>
          <w:sz w:val="28"/>
          <w:szCs w:val="28"/>
        </w:rPr>
        <w:t xml:space="preserve">. </w:t>
      </w:r>
    </w:p>
    <w:p w:rsidR="00605F63" w:rsidRPr="001214F8" w:rsidRDefault="00605F63" w:rsidP="007B7F6A">
      <w:pPr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1214F8">
        <w:rPr>
          <w:bCs/>
          <w:color w:val="000000"/>
          <w:sz w:val="28"/>
          <w:szCs w:val="28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605F63" w:rsidRPr="001214F8" w:rsidRDefault="00605F63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 xml:space="preserve">Время приема документов: понедельник-четверг с </w:t>
      </w:r>
      <w:r>
        <w:rPr>
          <w:color w:val="000000"/>
          <w:sz w:val="28"/>
          <w:szCs w:val="28"/>
        </w:rPr>
        <w:t>10.00</w:t>
      </w:r>
      <w:r w:rsidRPr="001214F8">
        <w:rPr>
          <w:color w:val="000000"/>
          <w:sz w:val="28"/>
          <w:szCs w:val="28"/>
        </w:rPr>
        <w:t xml:space="preserve"> до </w:t>
      </w:r>
      <w:r>
        <w:rPr>
          <w:color w:val="000000"/>
          <w:sz w:val="28"/>
          <w:szCs w:val="28"/>
        </w:rPr>
        <w:t>17.00</w:t>
      </w:r>
      <w:r w:rsidRPr="001214F8">
        <w:rPr>
          <w:color w:val="000000"/>
          <w:sz w:val="28"/>
          <w:szCs w:val="28"/>
        </w:rPr>
        <w:t xml:space="preserve">, пятница с </w:t>
      </w:r>
      <w:r>
        <w:rPr>
          <w:color w:val="000000"/>
          <w:sz w:val="28"/>
          <w:szCs w:val="28"/>
        </w:rPr>
        <w:t xml:space="preserve">09.30 </w:t>
      </w:r>
      <w:r w:rsidRPr="001214F8">
        <w:rPr>
          <w:color w:val="000000"/>
          <w:sz w:val="28"/>
          <w:szCs w:val="28"/>
        </w:rPr>
        <w:t>до 16.</w:t>
      </w:r>
      <w:r>
        <w:rPr>
          <w:color w:val="000000"/>
          <w:sz w:val="28"/>
          <w:szCs w:val="28"/>
        </w:rPr>
        <w:t>0</w:t>
      </w:r>
      <w:r w:rsidRPr="001214F8">
        <w:rPr>
          <w:color w:val="000000"/>
          <w:sz w:val="28"/>
          <w:szCs w:val="28"/>
        </w:rPr>
        <w:t xml:space="preserve">0, перерыв на обед с </w:t>
      </w:r>
      <w:r>
        <w:rPr>
          <w:color w:val="000000"/>
          <w:sz w:val="28"/>
          <w:szCs w:val="28"/>
        </w:rPr>
        <w:t>13.00</w:t>
      </w:r>
      <w:r w:rsidRPr="001214F8">
        <w:rPr>
          <w:color w:val="000000"/>
          <w:sz w:val="28"/>
          <w:szCs w:val="28"/>
        </w:rPr>
        <w:t xml:space="preserve"> до 1</w:t>
      </w:r>
      <w:r>
        <w:rPr>
          <w:color w:val="000000"/>
          <w:sz w:val="28"/>
          <w:szCs w:val="28"/>
        </w:rPr>
        <w:t>4</w:t>
      </w:r>
      <w:r w:rsidRPr="001214F8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00</w:t>
      </w:r>
      <w:r w:rsidRPr="001214F8">
        <w:rPr>
          <w:color w:val="000000"/>
          <w:sz w:val="28"/>
          <w:szCs w:val="28"/>
        </w:rPr>
        <w:t xml:space="preserve">. Ответственный за прием документов – </w:t>
      </w:r>
      <w:r>
        <w:rPr>
          <w:color w:val="000000"/>
          <w:sz w:val="28"/>
          <w:szCs w:val="28"/>
        </w:rPr>
        <w:t xml:space="preserve">заместитель начальника </w:t>
      </w:r>
      <w:r w:rsidRPr="001214F8">
        <w:rPr>
          <w:color w:val="000000"/>
          <w:sz w:val="28"/>
          <w:szCs w:val="28"/>
        </w:rPr>
        <w:t xml:space="preserve">отдела кадров </w:t>
      </w:r>
      <w:r>
        <w:rPr>
          <w:color w:val="000000"/>
          <w:sz w:val="28"/>
          <w:szCs w:val="28"/>
        </w:rPr>
        <w:t>Дадаева Табарик Абумухаметовна. Контактные телефоны: (8712</w:t>
      </w:r>
      <w:r w:rsidRPr="001214F8"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</w:rPr>
        <w:t>62</w:t>
      </w:r>
      <w:r w:rsidRPr="001214F8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79</w:t>
      </w:r>
      <w:r w:rsidRPr="001214F8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31</w:t>
      </w:r>
      <w:r w:rsidRPr="001214F8">
        <w:rPr>
          <w:color w:val="000000"/>
          <w:sz w:val="28"/>
          <w:szCs w:val="28"/>
        </w:rPr>
        <w:t>, (внутр. (8</w:t>
      </w:r>
      <w:r>
        <w:rPr>
          <w:color w:val="000000"/>
          <w:sz w:val="28"/>
          <w:szCs w:val="28"/>
        </w:rPr>
        <w:t>20</w:t>
      </w:r>
      <w:r w:rsidRPr="001214F8">
        <w:rPr>
          <w:color w:val="000000"/>
          <w:sz w:val="28"/>
          <w:szCs w:val="28"/>
        </w:rPr>
        <w:t>)-11-</w:t>
      </w:r>
      <w:r>
        <w:rPr>
          <w:color w:val="000000"/>
          <w:sz w:val="28"/>
          <w:szCs w:val="28"/>
        </w:rPr>
        <w:t>04</w:t>
      </w:r>
      <w:r w:rsidRPr="001214F8">
        <w:rPr>
          <w:color w:val="000000"/>
          <w:sz w:val="28"/>
          <w:szCs w:val="28"/>
        </w:rPr>
        <w:t xml:space="preserve">), каб. </w:t>
      </w:r>
      <w:r>
        <w:rPr>
          <w:color w:val="000000"/>
          <w:sz w:val="28"/>
          <w:szCs w:val="28"/>
        </w:rPr>
        <w:t>408</w:t>
      </w:r>
      <w:r w:rsidRPr="001214F8">
        <w:rPr>
          <w:color w:val="000000"/>
          <w:sz w:val="28"/>
          <w:szCs w:val="28"/>
        </w:rPr>
        <w:t>.</w:t>
      </w:r>
    </w:p>
    <w:p w:rsidR="00605F63" w:rsidRPr="001214F8" w:rsidRDefault="00605F63" w:rsidP="002C05E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– ФИС ЕИСУКС</w:t>
      </w:r>
      <w:r w:rsidRPr="001214F8">
        <w:rPr>
          <w:color w:val="000000"/>
          <w:sz w:val="28"/>
          <w:szCs w:val="28"/>
        </w:rPr>
        <w:t xml:space="preserve">), в соответствии с Правилами </w:t>
      </w:r>
      <w:r w:rsidRPr="001214F8">
        <w:rPr>
          <w:sz w:val="28"/>
          <w:szCs w:val="28"/>
        </w:rPr>
        <w:t>представления документов в электронном виде, утвержденными Постановлением Правительства РФ от 05.03.2018 N 227.</w:t>
      </w:r>
    </w:p>
    <w:p w:rsidR="00605F63" w:rsidRPr="001214F8" w:rsidRDefault="00605F63" w:rsidP="00CC694D">
      <w:pPr>
        <w:ind w:right="-2" w:firstLine="709"/>
        <w:jc w:val="both"/>
        <w:rPr>
          <w:sz w:val="28"/>
          <w:szCs w:val="28"/>
        </w:rPr>
      </w:pPr>
      <w:bookmarkStart w:id="5" w:name="sub_1026"/>
      <w:bookmarkEnd w:id="4"/>
      <w:r w:rsidRPr="001214F8">
        <w:rPr>
          <w:sz w:val="28"/>
          <w:szCs w:val="28"/>
        </w:rPr>
        <w:t>Не позднее, чем за 15 дней до начала конкурса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 w:rsidR="00605F63" w:rsidRPr="001214F8" w:rsidRDefault="00605F63" w:rsidP="00CC694D">
      <w:pPr>
        <w:ind w:right="-2" w:firstLine="709"/>
        <w:jc w:val="both"/>
        <w:rPr>
          <w:sz w:val="28"/>
          <w:szCs w:val="28"/>
        </w:rPr>
      </w:pPr>
    </w:p>
    <w:p w:rsidR="00605F63" w:rsidRPr="001214F8" w:rsidRDefault="00605F63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ФНС России и ФИС ЕИСУКС.</w:t>
      </w:r>
    </w:p>
    <w:p w:rsidR="00605F63" w:rsidRPr="001214F8" w:rsidRDefault="00605F63" w:rsidP="0011554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bookmarkStart w:id="6" w:name="sub_1025"/>
      <w:r w:rsidRPr="001214F8">
        <w:rPr>
          <w:sz w:val="28"/>
          <w:szCs w:val="28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6"/>
    <w:p w:rsidR="00605F63" w:rsidRPr="001214F8" w:rsidRDefault="00605F63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605F63" w:rsidRPr="001214F8" w:rsidRDefault="00605F63" w:rsidP="00CC694D">
      <w:pPr>
        <w:ind w:right="-2" w:firstLine="709"/>
        <w:jc w:val="both"/>
        <w:rPr>
          <w:color w:val="000000"/>
          <w:sz w:val="28"/>
          <w:szCs w:val="28"/>
        </w:rPr>
      </w:pPr>
      <w:bookmarkStart w:id="7" w:name="sub_1027"/>
      <w:bookmarkEnd w:id="5"/>
      <w:r w:rsidRPr="001214F8">
        <w:rPr>
          <w:color w:val="000000"/>
          <w:sz w:val="28"/>
          <w:szCs w:val="28"/>
        </w:rPr>
        <w:t xml:space="preserve">Адрес приема документов: г. </w:t>
      </w:r>
      <w:r>
        <w:rPr>
          <w:color w:val="000000"/>
          <w:sz w:val="28"/>
          <w:szCs w:val="28"/>
        </w:rPr>
        <w:t>Грозный</w:t>
      </w:r>
      <w:r w:rsidRPr="001214F8">
        <w:rPr>
          <w:color w:val="000000"/>
          <w:sz w:val="28"/>
          <w:szCs w:val="28"/>
        </w:rPr>
        <w:t>, ул. </w:t>
      </w:r>
      <w:r>
        <w:rPr>
          <w:color w:val="000000"/>
          <w:sz w:val="28"/>
          <w:szCs w:val="28"/>
        </w:rPr>
        <w:t>им. С.Ш. Лорсанова</w:t>
      </w:r>
      <w:r w:rsidRPr="001214F8">
        <w:rPr>
          <w:color w:val="000000"/>
          <w:sz w:val="28"/>
          <w:szCs w:val="28"/>
        </w:rPr>
        <w:t>, д. </w:t>
      </w:r>
      <w:r>
        <w:rPr>
          <w:color w:val="000000"/>
          <w:sz w:val="28"/>
          <w:szCs w:val="28"/>
        </w:rPr>
        <w:t>12</w:t>
      </w:r>
      <w:r w:rsidRPr="001214F8">
        <w:rPr>
          <w:color w:val="000000"/>
          <w:sz w:val="28"/>
          <w:szCs w:val="28"/>
        </w:rPr>
        <w:t xml:space="preserve">, Управление Федеральной налоговой службы по </w:t>
      </w:r>
      <w:r>
        <w:rPr>
          <w:color w:val="000000"/>
          <w:sz w:val="28"/>
          <w:szCs w:val="28"/>
        </w:rPr>
        <w:t>Чеченской Республике</w:t>
      </w:r>
      <w:r w:rsidRPr="001214F8">
        <w:rPr>
          <w:color w:val="000000"/>
          <w:sz w:val="28"/>
          <w:szCs w:val="28"/>
        </w:rPr>
        <w:t xml:space="preserve">; </w:t>
      </w:r>
      <w:hyperlink r:id="rId8" w:history="1">
        <w:r w:rsidRPr="001214F8">
          <w:rPr>
            <w:rStyle w:val="Hyperlink"/>
            <w:color w:val="000000"/>
            <w:sz w:val="28"/>
            <w:szCs w:val="28"/>
          </w:rPr>
          <w:t>www.nalog.ru</w:t>
        </w:r>
      </w:hyperlink>
      <w:r w:rsidRPr="001214F8">
        <w:rPr>
          <w:color w:val="000000"/>
          <w:sz w:val="28"/>
          <w:szCs w:val="28"/>
        </w:rPr>
        <w:t>.</w:t>
      </w:r>
    </w:p>
    <w:bookmarkEnd w:id="7"/>
    <w:p w:rsidR="00605F63" w:rsidRPr="001214F8" w:rsidRDefault="00605F63" w:rsidP="00CC694D">
      <w:pPr>
        <w:ind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Контактные телефоны: (</w:t>
      </w:r>
      <w:r>
        <w:rPr>
          <w:color w:val="000000"/>
          <w:sz w:val="28"/>
          <w:szCs w:val="28"/>
        </w:rPr>
        <w:t>8712</w:t>
      </w:r>
      <w:r w:rsidRPr="001214F8">
        <w:rPr>
          <w:color w:val="000000"/>
          <w:sz w:val="28"/>
          <w:szCs w:val="28"/>
        </w:rPr>
        <w:t xml:space="preserve">) </w:t>
      </w:r>
      <w:r>
        <w:rPr>
          <w:color w:val="000000"/>
          <w:sz w:val="28"/>
          <w:szCs w:val="28"/>
        </w:rPr>
        <w:t>62</w:t>
      </w:r>
      <w:r w:rsidRPr="001214F8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79</w:t>
      </w:r>
      <w:r w:rsidRPr="001214F8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>31</w:t>
      </w:r>
      <w:r w:rsidRPr="001214F8">
        <w:rPr>
          <w:color w:val="000000"/>
          <w:sz w:val="28"/>
          <w:szCs w:val="28"/>
        </w:rPr>
        <w:t xml:space="preserve">. </w:t>
      </w:r>
    </w:p>
    <w:p w:rsidR="00605F63" w:rsidRPr="00546A91" w:rsidRDefault="00605F63" w:rsidP="00546A91">
      <w:pPr>
        <w:ind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Конкурс на замещение вакантн</w:t>
      </w:r>
      <w:r>
        <w:rPr>
          <w:color w:val="000000"/>
          <w:sz w:val="28"/>
          <w:szCs w:val="28"/>
        </w:rPr>
        <w:t xml:space="preserve">ой </w:t>
      </w:r>
      <w:r w:rsidRPr="001214F8">
        <w:rPr>
          <w:color w:val="000000"/>
          <w:sz w:val="28"/>
          <w:szCs w:val="28"/>
        </w:rPr>
        <w:t>должност</w:t>
      </w:r>
      <w:r>
        <w:rPr>
          <w:color w:val="000000"/>
          <w:sz w:val="28"/>
          <w:szCs w:val="28"/>
        </w:rPr>
        <w:t>и</w:t>
      </w:r>
      <w:r w:rsidRPr="001214F8">
        <w:rPr>
          <w:color w:val="000000"/>
          <w:sz w:val="28"/>
          <w:szCs w:val="28"/>
        </w:rPr>
        <w:t xml:space="preserve"> государственной гражданской службы </w:t>
      </w:r>
      <w:r w:rsidRPr="001214F8">
        <w:rPr>
          <w:b/>
          <w:i/>
          <w:color w:val="000000"/>
          <w:sz w:val="28"/>
          <w:szCs w:val="28"/>
        </w:rPr>
        <w:t>планируется</w:t>
      </w:r>
      <w:r w:rsidRPr="001214F8">
        <w:rPr>
          <w:b/>
          <w:color w:val="000000"/>
          <w:sz w:val="28"/>
          <w:szCs w:val="28"/>
        </w:rPr>
        <w:t xml:space="preserve"> провести </w:t>
      </w:r>
      <w:bookmarkStart w:id="8" w:name="_GoBack"/>
      <w:bookmarkEnd w:id="8"/>
      <w:r>
        <w:rPr>
          <w:b/>
          <w:color w:val="000000"/>
          <w:sz w:val="28"/>
          <w:szCs w:val="28"/>
        </w:rPr>
        <w:t xml:space="preserve">18 октября </w:t>
      </w:r>
      <w:r w:rsidRPr="001214F8">
        <w:rPr>
          <w:b/>
          <w:color w:val="000000"/>
          <w:sz w:val="28"/>
          <w:szCs w:val="28"/>
        </w:rPr>
        <w:t>201</w:t>
      </w:r>
      <w:r>
        <w:rPr>
          <w:b/>
          <w:color w:val="000000"/>
          <w:sz w:val="28"/>
          <w:szCs w:val="28"/>
        </w:rPr>
        <w:t>9</w:t>
      </w:r>
      <w:r w:rsidRPr="001214F8">
        <w:rPr>
          <w:b/>
          <w:color w:val="000000"/>
          <w:sz w:val="28"/>
          <w:szCs w:val="28"/>
        </w:rPr>
        <w:t xml:space="preserve"> </w:t>
      </w:r>
      <w:r w:rsidRPr="001214F8">
        <w:rPr>
          <w:color w:val="000000"/>
          <w:sz w:val="28"/>
          <w:szCs w:val="28"/>
        </w:rPr>
        <w:t xml:space="preserve">по адресу: г. </w:t>
      </w:r>
      <w:r>
        <w:rPr>
          <w:color w:val="000000"/>
          <w:sz w:val="28"/>
          <w:szCs w:val="28"/>
        </w:rPr>
        <w:t>Грозный</w:t>
      </w:r>
      <w:r w:rsidRPr="001214F8">
        <w:rPr>
          <w:color w:val="000000"/>
          <w:sz w:val="28"/>
          <w:szCs w:val="28"/>
        </w:rPr>
        <w:t xml:space="preserve">, ул. </w:t>
      </w:r>
      <w:r>
        <w:rPr>
          <w:color w:val="000000"/>
          <w:sz w:val="28"/>
          <w:szCs w:val="28"/>
        </w:rPr>
        <w:t>Лорсанова,</w:t>
      </w:r>
      <w:r w:rsidRPr="001214F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д. 12</w:t>
      </w:r>
      <w:r w:rsidRPr="001214F8">
        <w:rPr>
          <w:color w:val="000000"/>
          <w:sz w:val="28"/>
          <w:szCs w:val="28"/>
        </w:rPr>
        <w:t>.</w:t>
      </w:r>
    </w:p>
    <w:p w:rsidR="00605F63" w:rsidRPr="001214F8" w:rsidRDefault="00605F63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Приложение: </w:t>
      </w:r>
    </w:p>
    <w:p w:rsidR="00605F63" w:rsidRDefault="00605F63" w:rsidP="00CC694D">
      <w:pPr>
        <w:numPr>
          <w:ilvl w:val="0"/>
          <w:numId w:val="3"/>
        </w:numPr>
        <w:ind w:left="0"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Образец заявления гражданина (гражданского служащего) о допуске к участию в конкурсе на замещение вакантной должности гражданской службы.</w:t>
      </w:r>
    </w:p>
    <w:p w:rsidR="00605F63" w:rsidRPr="001214F8" w:rsidRDefault="00605F63" w:rsidP="00CC694D">
      <w:pPr>
        <w:numPr>
          <w:ilvl w:val="0"/>
          <w:numId w:val="3"/>
        </w:numPr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Согласие на обработку персональных данных.</w:t>
      </w:r>
    </w:p>
    <w:p w:rsidR="00605F63" w:rsidRPr="001214F8" w:rsidRDefault="00605F63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Анкета.</w:t>
      </w:r>
    </w:p>
    <w:p w:rsidR="00605F63" w:rsidRPr="001214F8" w:rsidRDefault="00605F63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Образец заполнения анкеты.</w:t>
      </w:r>
    </w:p>
    <w:p w:rsidR="00605F63" w:rsidRPr="001214F8" w:rsidRDefault="00605F63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Проект служебного контракта.</w:t>
      </w:r>
    </w:p>
    <w:p w:rsidR="00605F63" w:rsidRPr="001214F8" w:rsidRDefault="00605F63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Проект должностных регламентов.</w:t>
      </w:r>
    </w:p>
    <w:p w:rsidR="00605F63" w:rsidRDefault="00605F63" w:rsidP="00CC694D">
      <w:pPr>
        <w:ind w:right="-2" w:firstLine="709"/>
        <w:jc w:val="both"/>
        <w:rPr>
          <w:sz w:val="28"/>
          <w:szCs w:val="28"/>
        </w:rPr>
      </w:pPr>
    </w:p>
    <w:p w:rsidR="00605F63" w:rsidRPr="001214F8" w:rsidRDefault="00605F63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Кандидатам, участвующим в конкурсе, в качестве самопроверки рекомендуем пройти предварительный квалификационный тест вне рамок конкурса на соответствие базовым квалификационным требованиям к знаниям и навыкам, подготовленным Минтрудом России и размещенным на ФИС ЕИСУКС (на главной странице сайта http://gossluzhba.gov.ru в разделе «образование» // «Тесты для самопроверки»).</w:t>
      </w:r>
    </w:p>
    <w:sectPr w:rsidR="00605F63" w:rsidRPr="001214F8" w:rsidSect="002055E8">
      <w:headerReference w:type="even" r:id="rId9"/>
      <w:headerReference w:type="default" r:id="rId10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5F63" w:rsidRDefault="00605F63">
      <w:r>
        <w:separator/>
      </w:r>
    </w:p>
  </w:endnote>
  <w:endnote w:type="continuationSeparator" w:id="0">
    <w:p w:rsidR="00605F63" w:rsidRDefault="00605F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5F63" w:rsidRDefault="00605F63">
      <w:r>
        <w:separator/>
      </w:r>
    </w:p>
  </w:footnote>
  <w:footnote w:type="continuationSeparator" w:id="0">
    <w:p w:rsidR="00605F63" w:rsidRDefault="00605F6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F63" w:rsidRDefault="00605F6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05F63" w:rsidRDefault="00605F63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5F63" w:rsidRDefault="00605F63">
    <w:pPr>
      <w:pStyle w:val="Header"/>
      <w:jc w:val="center"/>
    </w:pPr>
    <w:fldSimple w:instr="PAGE   \* MERGEFORMAT">
      <w:r>
        <w:rPr>
          <w:noProof/>
        </w:rPr>
        <w:t>6</w:t>
      </w:r>
    </w:fldSimple>
  </w:p>
  <w:p w:rsidR="00605F63" w:rsidRDefault="00605F6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1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7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  <w:rPr>
        <w:rFonts w:cs="Times New Roman"/>
      </w:r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2C4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0601"/>
    <w:rsid w:val="00091652"/>
    <w:rsid w:val="00091949"/>
    <w:rsid w:val="000921C4"/>
    <w:rsid w:val="000943A9"/>
    <w:rsid w:val="000948DC"/>
    <w:rsid w:val="00094EAB"/>
    <w:rsid w:val="0009515C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4F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B82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2BB0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73C1"/>
    <w:rsid w:val="0022193E"/>
    <w:rsid w:val="0022262F"/>
    <w:rsid w:val="00224CE2"/>
    <w:rsid w:val="00226229"/>
    <w:rsid w:val="00226D66"/>
    <w:rsid w:val="00226E60"/>
    <w:rsid w:val="00227C7D"/>
    <w:rsid w:val="00236344"/>
    <w:rsid w:val="00236EF7"/>
    <w:rsid w:val="00240868"/>
    <w:rsid w:val="00243224"/>
    <w:rsid w:val="00243B0D"/>
    <w:rsid w:val="00243B4F"/>
    <w:rsid w:val="00243D98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3F6C"/>
    <w:rsid w:val="00294C74"/>
    <w:rsid w:val="00297734"/>
    <w:rsid w:val="002A0372"/>
    <w:rsid w:val="002A2822"/>
    <w:rsid w:val="002A4361"/>
    <w:rsid w:val="002A4C04"/>
    <w:rsid w:val="002A557E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3004F0"/>
    <w:rsid w:val="0030086D"/>
    <w:rsid w:val="00301474"/>
    <w:rsid w:val="003033FD"/>
    <w:rsid w:val="003034EE"/>
    <w:rsid w:val="00303FC0"/>
    <w:rsid w:val="00304242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7E52"/>
    <w:rsid w:val="0034227E"/>
    <w:rsid w:val="00345AB8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0C2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77EC6"/>
    <w:rsid w:val="003801A8"/>
    <w:rsid w:val="00381069"/>
    <w:rsid w:val="0038159F"/>
    <w:rsid w:val="003821ED"/>
    <w:rsid w:val="00382E1B"/>
    <w:rsid w:val="003834BA"/>
    <w:rsid w:val="00385F43"/>
    <w:rsid w:val="00386394"/>
    <w:rsid w:val="00390F48"/>
    <w:rsid w:val="003910D2"/>
    <w:rsid w:val="00391908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5B41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5012"/>
    <w:rsid w:val="003F56BA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74D"/>
    <w:rsid w:val="004B194F"/>
    <w:rsid w:val="004B1D60"/>
    <w:rsid w:val="004B3464"/>
    <w:rsid w:val="004B347B"/>
    <w:rsid w:val="004B4485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D6FA5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0C5"/>
    <w:rsid w:val="00545A43"/>
    <w:rsid w:val="00546060"/>
    <w:rsid w:val="00546A91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55D0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66FA2"/>
    <w:rsid w:val="00571C94"/>
    <w:rsid w:val="005725CB"/>
    <w:rsid w:val="0057441C"/>
    <w:rsid w:val="0057576B"/>
    <w:rsid w:val="00575A1D"/>
    <w:rsid w:val="005772CA"/>
    <w:rsid w:val="00581226"/>
    <w:rsid w:val="00582733"/>
    <w:rsid w:val="00583350"/>
    <w:rsid w:val="005834BB"/>
    <w:rsid w:val="005854B3"/>
    <w:rsid w:val="005907F4"/>
    <w:rsid w:val="00591381"/>
    <w:rsid w:val="005945DB"/>
    <w:rsid w:val="00594D08"/>
    <w:rsid w:val="005A4CA8"/>
    <w:rsid w:val="005A6204"/>
    <w:rsid w:val="005A6FD4"/>
    <w:rsid w:val="005B0DAC"/>
    <w:rsid w:val="005B21AC"/>
    <w:rsid w:val="005B42C7"/>
    <w:rsid w:val="005B69A7"/>
    <w:rsid w:val="005B7AF0"/>
    <w:rsid w:val="005C1177"/>
    <w:rsid w:val="005C260E"/>
    <w:rsid w:val="005C4538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5F63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60B28"/>
    <w:rsid w:val="00661957"/>
    <w:rsid w:val="006629EB"/>
    <w:rsid w:val="006652B7"/>
    <w:rsid w:val="00665704"/>
    <w:rsid w:val="0066763F"/>
    <w:rsid w:val="006723F9"/>
    <w:rsid w:val="00672853"/>
    <w:rsid w:val="0067356E"/>
    <w:rsid w:val="00676169"/>
    <w:rsid w:val="00676A63"/>
    <w:rsid w:val="00676D60"/>
    <w:rsid w:val="0067782B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49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257E"/>
    <w:rsid w:val="006B3C0A"/>
    <w:rsid w:val="006B3FB0"/>
    <w:rsid w:val="006B4681"/>
    <w:rsid w:val="006B50C1"/>
    <w:rsid w:val="006B598A"/>
    <w:rsid w:val="006C089A"/>
    <w:rsid w:val="006C1E90"/>
    <w:rsid w:val="006C2D0D"/>
    <w:rsid w:val="006C4C8A"/>
    <w:rsid w:val="006D080E"/>
    <w:rsid w:val="006D19E6"/>
    <w:rsid w:val="006D1E72"/>
    <w:rsid w:val="006D227A"/>
    <w:rsid w:val="006D41CB"/>
    <w:rsid w:val="006D503B"/>
    <w:rsid w:val="006D5CA0"/>
    <w:rsid w:val="006D6845"/>
    <w:rsid w:val="006E0C0D"/>
    <w:rsid w:val="006E4477"/>
    <w:rsid w:val="006E4CCB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6AB"/>
    <w:rsid w:val="007077C3"/>
    <w:rsid w:val="00710834"/>
    <w:rsid w:val="00710F5E"/>
    <w:rsid w:val="00711E3D"/>
    <w:rsid w:val="00712820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3616"/>
    <w:rsid w:val="00795FCA"/>
    <w:rsid w:val="00796A71"/>
    <w:rsid w:val="007A11C3"/>
    <w:rsid w:val="007A1901"/>
    <w:rsid w:val="007A1F78"/>
    <w:rsid w:val="007A1F9A"/>
    <w:rsid w:val="007A3993"/>
    <w:rsid w:val="007A63C1"/>
    <w:rsid w:val="007B0E6F"/>
    <w:rsid w:val="007B0F56"/>
    <w:rsid w:val="007B1DC4"/>
    <w:rsid w:val="007B21DB"/>
    <w:rsid w:val="007B5849"/>
    <w:rsid w:val="007B5A7B"/>
    <w:rsid w:val="007B7189"/>
    <w:rsid w:val="007B7F6A"/>
    <w:rsid w:val="007C114A"/>
    <w:rsid w:val="007C6762"/>
    <w:rsid w:val="007C6CDB"/>
    <w:rsid w:val="007C72B4"/>
    <w:rsid w:val="007D1B97"/>
    <w:rsid w:val="007D2111"/>
    <w:rsid w:val="007D234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5E01"/>
    <w:rsid w:val="007E652C"/>
    <w:rsid w:val="007E7302"/>
    <w:rsid w:val="007E7FDC"/>
    <w:rsid w:val="007F03F2"/>
    <w:rsid w:val="007F0AD0"/>
    <w:rsid w:val="007F109F"/>
    <w:rsid w:val="007F13D8"/>
    <w:rsid w:val="007F1711"/>
    <w:rsid w:val="007F1885"/>
    <w:rsid w:val="007F3968"/>
    <w:rsid w:val="007F3F5F"/>
    <w:rsid w:val="007F51DC"/>
    <w:rsid w:val="008006DA"/>
    <w:rsid w:val="008016D3"/>
    <w:rsid w:val="008057C7"/>
    <w:rsid w:val="00805920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80E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69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B3271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582F"/>
    <w:rsid w:val="00960D2C"/>
    <w:rsid w:val="00961F03"/>
    <w:rsid w:val="009644FC"/>
    <w:rsid w:val="0096456E"/>
    <w:rsid w:val="00964AC1"/>
    <w:rsid w:val="00964B7E"/>
    <w:rsid w:val="00965782"/>
    <w:rsid w:val="0096603B"/>
    <w:rsid w:val="00970BB8"/>
    <w:rsid w:val="00971A22"/>
    <w:rsid w:val="00976501"/>
    <w:rsid w:val="00977706"/>
    <w:rsid w:val="00977EB5"/>
    <w:rsid w:val="00983A3C"/>
    <w:rsid w:val="0098558F"/>
    <w:rsid w:val="00986696"/>
    <w:rsid w:val="00990183"/>
    <w:rsid w:val="00992533"/>
    <w:rsid w:val="009935BC"/>
    <w:rsid w:val="00994759"/>
    <w:rsid w:val="00994DB7"/>
    <w:rsid w:val="00997479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8AF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1B56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241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6E7B"/>
    <w:rsid w:val="00A87F8E"/>
    <w:rsid w:val="00A91978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399D"/>
    <w:rsid w:val="00AB531F"/>
    <w:rsid w:val="00AB79AD"/>
    <w:rsid w:val="00AB7A99"/>
    <w:rsid w:val="00AC0CBB"/>
    <w:rsid w:val="00AC56C0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A91"/>
    <w:rsid w:val="00AD7E0D"/>
    <w:rsid w:val="00AE05E0"/>
    <w:rsid w:val="00AE0975"/>
    <w:rsid w:val="00AE1D61"/>
    <w:rsid w:val="00AE2074"/>
    <w:rsid w:val="00AE3166"/>
    <w:rsid w:val="00AE34FD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6DD1"/>
    <w:rsid w:val="00B47E16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F9A"/>
    <w:rsid w:val="00B6547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3736"/>
    <w:rsid w:val="00B94125"/>
    <w:rsid w:val="00B94A4D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8"/>
    <w:rsid w:val="00BC5223"/>
    <w:rsid w:val="00BC53E1"/>
    <w:rsid w:val="00BD0562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5D83"/>
    <w:rsid w:val="00BE6069"/>
    <w:rsid w:val="00BE6396"/>
    <w:rsid w:val="00BE66B7"/>
    <w:rsid w:val="00BE6777"/>
    <w:rsid w:val="00BE753C"/>
    <w:rsid w:val="00BE77A3"/>
    <w:rsid w:val="00BF204A"/>
    <w:rsid w:val="00BF2BE3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7376"/>
    <w:rsid w:val="00C80231"/>
    <w:rsid w:val="00C81E65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36D8"/>
    <w:rsid w:val="00CA4061"/>
    <w:rsid w:val="00CA4231"/>
    <w:rsid w:val="00CA47CF"/>
    <w:rsid w:val="00CA4D83"/>
    <w:rsid w:val="00CA68FC"/>
    <w:rsid w:val="00CA78B1"/>
    <w:rsid w:val="00CB1FD9"/>
    <w:rsid w:val="00CB2C96"/>
    <w:rsid w:val="00CB7945"/>
    <w:rsid w:val="00CB7D8A"/>
    <w:rsid w:val="00CC0421"/>
    <w:rsid w:val="00CC0D9C"/>
    <w:rsid w:val="00CC0F53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4F7"/>
    <w:rsid w:val="00CD3D52"/>
    <w:rsid w:val="00CD4E1A"/>
    <w:rsid w:val="00CD62DB"/>
    <w:rsid w:val="00CD68FC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0B31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12CC"/>
    <w:rsid w:val="00D06FEB"/>
    <w:rsid w:val="00D07275"/>
    <w:rsid w:val="00D07ED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4FA3"/>
    <w:rsid w:val="00D55040"/>
    <w:rsid w:val="00D5524D"/>
    <w:rsid w:val="00D56F02"/>
    <w:rsid w:val="00D56F2A"/>
    <w:rsid w:val="00D60CDF"/>
    <w:rsid w:val="00D62E98"/>
    <w:rsid w:val="00D6372B"/>
    <w:rsid w:val="00D64979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18E7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24E8"/>
    <w:rsid w:val="00DA3089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1D4"/>
    <w:rsid w:val="00E4474C"/>
    <w:rsid w:val="00E467CB"/>
    <w:rsid w:val="00E501DE"/>
    <w:rsid w:val="00E50E00"/>
    <w:rsid w:val="00E518C0"/>
    <w:rsid w:val="00E535EB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34C0"/>
    <w:rsid w:val="00E7361D"/>
    <w:rsid w:val="00E74804"/>
    <w:rsid w:val="00E74D47"/>
    <w:rsid w:val="00E75CF3"/>
    <w:rsid w:val="00E762DF"/>
    <w:rsid w:val="00E7781F"/>
    <w:rsid w:val="00E77964"/>
    <w:rsid w:val="00E80019"/>
    <w:rsid w:val="00E80E3E"/>
    <w:rsid w:val="00E81D68"/>
    <w:rsid w:val="00E830DE"/>
    <w:rsid w:val="00E84A4B"/>
    <w:rsid w:val="00E85149"/>
    <w:rsid w:val="00E86D2D"/>
    <w:rsid w:val="00E86DE6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5A6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113"/>
    <w:rsid w:val="00F13A37"/>
    <w:rsid w:val="00F14363"/>
    <w:rsid w:val="00F14D38"/>
    <w:rsid w:val="00F170B9"/>
    <w:rsid w:val="00F17324"/>
    <w:rsid w:val="00F21584"/>
    <w:rsid w:val="00F24606"/>
    <w:rsid w:val="00F24BD5"/>
    <w:rsid w:val="00F2563B"/>
    <w:rsid w:val="00F25972"/>
    <w:rsid w:val="00F264DD"/>
    <w:rsid w:val="00F26CAF"/>
    <w:rsid w:val="00F304A4"/>
    <w:rsid w:val="00F311AF"/>
    <w:rsid w:val="00F3155A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1AD1"/>
    <w:rsid w:val="00F4440F"/>
    <w:rsid w:val="00F4441A"/>
    <w:rsid w:val="00F44C38"/>
    <w:rsid w:val="00F458E0"/>
    <w:rsid w:val="00F5104D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3D90"/>
    <w:rsid w:val="00F96830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6D7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65F"/>
    <w:rsid w:val="00FF4F4A"/>
    <w:rsid w:val="00FF6D32"/>
    <w:rsid w:val="00FF73D8"/>
    <w:rsid w:val="00FF76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1E90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C1E90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C1E90"/>
    <w:pPr>
      <w:keepNext/>
      <w:jc w:val="center"/>
      <w:outlineLvl w:val="1"/>
    </w:pPr>
    <w:rPr>
      <w:b/>
      <w:sz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C1E9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7C3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7C3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BE6777"/>
    <w:rPr>
      <w:rFonts w:ascii="Cambria" w:hAnsi="Cambria"/>
      <w:b/>
      <w:sz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7C3A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er">
    <w:name w:val="header"/>
    <w:basedOn w:val="Normal"/>
    <w:link w:val="HeaderChar"/>
    <w:uiPriority w:val="99"/>
    <w:rsid w:val="006C1E90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1554A"/>
    <w:rPr>
      <w:sz w:val="24"/>
    </w:rPr>
  </w:style>
  <w:style w:type="character" w:styleId="PageNumber">
    <w:name w:val="page number"/>
    <w:basedOn w:val="DefaultParagraphFont"/>
    <w:uiPriority w:val="99"/>
    <w:rsid w:val="006C1E90"/>
    <w:rPr>
      <w:rFonts w:cs="Times New Roman"/>
    </w:rPr>
  </w:style>
  <w:style w:type="paragraph" w:customStyle="1" w:styleId="ConsNormal">
    <w:name w:val="ConsNormal"/>
    <w:uiPriority w:val="99"/>
    <w:rsid w:val="006C1E9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6C1E90"/>
    <w:pPr>
      <w:ind w:firstLine="709"/>
      <w:jc w:val="both"/>
    </w:pPr>
    <w:rPr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F7C3A"/>
    <w:rPr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6C1E90"/>
    <w:pPr>
      <w:ind w:firstLine="708"/>
      <w:jc w:val="both"/>
    </w:pPr>
    <w:rPr>
      <w:sz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F7C3A"/>
    <w:rPr>
      <w:sz w:val="24"/>
      <w:szCs w:val="24"/>
    </w:rPr>
  </w:style>
  <w:style w:type="paragraph" w:customStyle="1" w:styleId="Heading">
    <w:name w:val="Heading"/>
    <w:uiPriority w:val="99"/>
    <w:rsid w:val="006C1E90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nformat">
    <w:name w:val="ConsNonformat"/>
    <w:uiPriority w:val="99"/>
    <w:rsid w:val="006C1E90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Cell">
    <w:name w:val="ConsCell"/>
    <w:uiPriority w:val="99"/>
    <w:rsid w:val="006C1E90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6C1E9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F7C3A"/>
    <w:rPr>
      <w:sz w:val="16"/>
      <w:szCs w:val="16"/>
    </w:rPr>
  </w:style>
  <w:style w:type="character" w:styleId="Hyperlink">
    <w:name w:val="Hyperlink"/>
    <w:basedOn w:val="DefaultParagraphFont"/>
    <w:uiPriority w:val="99"/>
    <w:rsid w:val="006C1E90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6C1E90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F7C3A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3014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7C3A"/>
    <w:rPr>
      <w:sz w:val="0"/>
      <w:szCs w:val="0"/>
    </w:rPr>
  </w:style>
  <w:style w:type="table" w:styleId="TableGrid">
    <w:name w:val="Table Grid"/>
    <w:basedOn w:val="TableNormal"/>
    <w:uiPriority w:val="99"/>
    <w:rsid w:val="0043390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Normal"/>
    <w:uiPriority w:val="99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uiPriority w:val="99"/>
    <w:rsid w:val="004743A7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a">
    <w:name w:val="Знак Знак Знак Знак"/>
    <w:basedOn w:val="Normal"/>
    <w:autoRedefine/>
    <w:uiPriority w:val="99"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BE677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BE6777"/>
    <w:rPr>
      <w:sz w:val="24"/>
    </w:rPr>
  </w:style>
  <w:style w:type="paragraph" w:styleId="PlainText">
    <w:name w:val="Plain Text"/>
    <w:basedOn w:val="Normal"/>
    <w:link w:val="PlainTextChar"/>
    <w:uiPriority w:val="99"/>
    <w:rsid w:val="00681048"/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681048"/>
    <w:rPr>
      <w:rFonts w:ascii="Courier New" w:hAnsi="Courier New"/>
    </w:rPr>
  </w:style>
  <w:style w:type="paragraph" w:styleId="FootnoteText">
    <w:name w:val="footnote text"/>
    <w:basedOn w:val="Normal"/>
    <w:link w:val="FootnoteTextChar"/>
    <w:uiPriority w:val="99"/>
    <w:rsid w:val="0068104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681048"/>
    <w:rPr>
      <w:rFonts w:cs="Times New Roman"/>
    </w:rPr>
  </w:style>
  <w:style w:type="character" w:styleId="FootnoteReference">
    <w:name w:val="footnote reference"/>
    <w:basedOn w:val="DefaultParagraphFont"/>
    <w:uiPriority w:val="99"/>
    <w:rsid w:val="00681048"/>
    <w:rPr>
      <w:rFonts w:cs="Times New Roman"/>
      <w:vertAlign w:val="superscript"/>
    </w:rPr>
  </w:style>
  <w:style w:type="paragraph" w:customStyle="1" w:styleId="10">
    <w:name w:val="Знак Знак Знак Знак1"/>
    <w:basedOn w:val="Normal"/>
    <w:uiPriority w:val="99"/>
    <w:rsid w:val="002A0372"/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440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0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0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0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1DBF1651B9EB89C64838B01EFC2849EC6D6E9949C8161F30DE621A5vE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1287</TotalTime>
  <Pages>6</Pages>
  <Words>2016</Words>
  <Characters>11497</Characters>
  <Application>Microsoft Office Outlook</Application>
  <DocSecurity>0</DocSecurity>
  <Lines>0</Lines>
  <Paragraphs>0</Paragraphs>
  <ScaleCrop>false</ScaleCrop>
  <Company>mns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Ivanova_NV</dc:creator>
  <cp:keywords/>
  <dc:description/>
  <cp:lastModifiedBy>User</cp:lastModifiedBy>
  <cp:revision>55</cp:revision>
  <cp:lastPrinted>2019-02-05T14:42:00Z</cp:lastPrinted>
  <dcterms:created xsi:type="dcterms:W3CDTF">2018-11-02T09:37:00Z</dcterms:created>
  <dcterms:modified xsi:type="dcterms:W3CDTF">2019-09-11T14:05:00Z</dcterms:modified>
</cp:coreProperties>
</file>